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B4CEB" w14:textId="6A4EB2B8" w:rsidR="006B2F86" w:rsidRDefault="0055082F" w:rsidP="00E71FC3">
      <w:pPr>
        <w:pStyle w:val="NoSpacing"/>
      </w:pPr>
      <w:r>
        <w:rPr>
          <w:u w:val="single"/>
        </w:rPr>
        <w:t>Henry HOLME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14:paraId="682B2391" w14:textId="1BA195EF" w:rsidR="0055082F" w:rsidRDefault="0055082F" w:rsidP="00E71FC3">
      <w:pPr>
        <w:pStyle w:val="NoSpacing"/>
      </w:pPr>
      <w:r>
        <w:t>of York. Tailor.</w:t>
      </w:r>
    </w:p>
    <w:p w14:paraId="2101AA79" w14:textId="57F5A3B8" w:rsidR="0055082F" w:rsidRDefault="0055082F" w:rsidP="00E71FC3">
      <w:pPr>
        <w:pStyle w:val="NoSpacing"/>
      </w:pPr>
    </w:p>
    <w:p w14:paraId="0596B9CA" w14:textId="02623C19" w:rsidR="0055082F" w:rsidRDefault="0055082F" w:rsidP="00E71FC3">
      <w:pPr>
        <w:pStyle w:val="NoSpacing"/>
      </w:pPr>
    </w:p>
    <w:p w14:paraId="0DA84A06" w14:textId="0F627F2F" w:rsidR="0055082F" w:rsidRDefault="0055082F" w:rsidP="00E71FC3">
      <w:pPr>
        <w:pStyle w:val="NoSpacing"/>
      </w:pPr>
      <w:r>
        <w:t>Son of John Holme, tailor(q.v.).   (R.F.Y. p.214)</w:t>
      </w:r>
    </w:p>
    <w:p w14:paraId="50B5DF3B" w14:textId="6C41AAE7" w:rsidR="0055082F" w:rsidRDefault="0055082F" w:rsidP="00E71FC3">
      <w:pPr>
        <w:pStyle w:val="NoSpacing"/>
      </w:pPr>
    </w:p>
    <w:p w14:paraId="2E466345" w14:textId="5D5B1193" w:rsidR="0055082F" w:rsidRDefault="0055082F" w:rsidP="00E71FC3">
      <w:pPr>
        <w:pStyle w:val="NoSpacing"/>
      </w:pPr>
    </w:p>
    <w:p w14:paraId="09BE277F" w14:textId="5664F4BE" w:rsidR="0055082F" w:rsidRDefault="0055082F" w:rsidP="00E71FC3">
      <w:pPr>
        <w:pStyle w:val="NoSpacing"/>
      </w:pPr>
      <w:r>
        <w:tab/>
        <w:t>1488</w:t>
      </w:r>
      <w:r>
        <w:tab/>
        <w:t>He became a Freeman by patrimony.   (ibid.)</w:t>
      </w:r>
    </w:p>
    <w:p w14:paraId="7A0DF12A" w14:textId="03E9D7CA" w:rsidR="0055082F" w:rsidRDefault="0055082F" w:rsidP="00E71FC3">
      <w:pPr>
        <w:pStyle w:val="NoSpacing"/>
      </w:pPr>
    </w:p>
    <w:p w14:paraId="3D0819DA" w14:textId="7AD4A63F" w:rsidR="0055082F" w:rsidRDefault="0055082F" w:rsidP="00E71FC3">
      <w:pPr>
        <w:pStyle w:val="NoSpacing"/>
      </w:pPr>
    </w:p>
    <w:p w14:paraId="4AFAA7DC" w14:textId="22AE23DF" w:rsidR="0055082F" w:rsidRPr="0055082F" w:rsidRDefault="0055082F" w:rsidP="00E71FC3">
      <w:pPr>
        <w:pStyle w:val="NoSpacing"/>
      </w:pPr>
      <w:r>
        <w:t>21 November 2018</w:t>
      </w:r>
      <w:bookmarkStart w:id="0" w:name="_GoBack"/>
      <w:bookmarkEnd w:id="0"/>
    </w:p>
    <w:sectPr w:rsidR="0055082F" w:rsidRPr="005508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9C5CE" w14:textId="77777777" w:rsidR="0055082F" w:rsidRDefault="0055082F" w:rsidP="00E71FC3">
      <w:pPr>
        <w:spacing w:after="0" w:line="240" w:lineRule="auto"/>
      </w:pPr>
      <w:r>
        <w:separator/>
      </w:r>
    </w:p>
  </w:endnote>
  <w:endnote w:type="continuationSeparator" w:id="0">
    <w:p w14:paraId="27A67E7F" w14:textId="77777777" w:rsidR="0055082F" w:rsidRDefault="005508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66F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29409" w14:textId="77777777" w:rsidR="0055082F" w:rsidRDefault="0055082F" w:rsidP="00E71FC3">
      <w:pPr>
        <w:spacing w:after="0" w:line="240" w:lineRule="auto"/>
      </w:pPr>
      <w:r>
        <w:separator/>
      </w:r>
    </w:p>
  </w:footnote>
  <w:footnote w:type="continuationSeparator" w:id="0">
    <w:p w14:paraId="23AE6F03" w14:textId="77777777" w:rsidR="0055082F" w:rsidRDefault="005508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2F"/>
    <w:rsid w:val="001A7C09"/>
    <w:rsid w:val="005508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D2F1"/>
  <w15:chartTrackingRefBased/>
  <w15:docId w15:val="{491D55A4-17B9-49A6-A2BC-1B9AD777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2018-11-21T16:51:00Z</dcterms:created>
  <dcterms:modified xsi:type="dcterms:W3CDTF">2018-11-21T16:56:00Z</dcterms:modified>
</cp:coreProperties>
</file>